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D19" w:rsidRPr="00531D19" w:rsidRDefault="00531D19" w:rsidP="0044413F">
      <w:pPr>
        <w:spacing w:before="100" w:beforeAutospacing="1" w:after="100" w:afterAutospacing="1"/>
        <w:jc w:val="center"/>
        <w:outlineLvl w:val="1"/>
        <w:rPr>
          <w:rFonts w:ascii="Arial" w:hAnsi="Arial" w:cs="Arial"/>
          <w:b/>
          <w:bCs/>
          <w:sz w:val="28"/>
          <w:szCs w:val="28"/>
        </w:rPr>
      </w:pPr>
      <w:r w:rsidRPr="00531D19">
        <w:rPr>
          <w:rFonts w:ascii="Arial" w:hAnsi="Arial" w:cs="Arial"/>
          <w:b/>
          <w:bCs/>
          <w:sz w:val="28"/>
          <w:szCs w:val="28"/>
        </w:rPr>
        <w:t xml:space="preserve">MATRIZ DE RISCOS – </w:t>
      </w:r>
      <w:r w:rsidR="0044413F">
        <w:rPr>
          <w:rFonts w:ascii="Arial" w:hAnsi="Arial" w:cs="Arial"/>
          <w:b/>
          <w:bCs/>
          <w:sz w:val="28"/>
          <w:szCs w:val="28"/>
        </w:rPr>
        <w:t xml:space="preserve">OBRA DE CONSTRUÇÃO </w:t>
      </w:r>
      <w:r w:rsidR="00903917">
        <w:rPr>
          <w:rFonts w:ascii="Arial" w:hAnsi="Arial" w:cs="Arial"/>
          <w:b/>
          <w:bCs/>
          <w:sz w:val="28"/>
          <w:szCs w:val="28"/>
        </w:rPr>
        <w:t>DA GARAGEM DO PARQUE MAQUINAS</w:t>
      </w:r>
    </w:p>
    <w:p w:rsidR="0044413F" w:rsidRDefault="0044413F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44413F" w:rsidRPr="0044413F" w:rsidRDefault="00903917" w:rsidP="0044413F">
      <w:pPr>
        <w:pStyle w:val="NormalWeb"/>
        <w:rPr>
          <w:rFonts w:ascii="Arial" w:hAnsi="Arial" w:cs="Arial"/>
          <w:b/>
        </w:rPr>
      </w:pPr>
      <w:r>
        <w:rPr>
          <w:rStyle w:val="Forte"/>
          <w:rFonts w:ascii="Arial" w:hAnsi="Arial" w:cs="Arial"/>
          <w:b w:val="0"/>
        </w:rPr>
        <w:t>Processo vinculado ao TR nº 017</w:t>
      </w:r>
      <w:r w:rsidR="0044413F" w:rsidRPr="0044413F">
        <w:rPr>
          <w:rStyle w:val="Forte"/>
          <w:rFonts w:ascii="Arial" w:hAnsi="Arial" w:cs="Arial"/>
          <w:b w:val="0"/>
        </w:rPr>
        <w:t>/2026</w:t>
      </w:r>
      <w:r w:rsidR="0044413F" w:rsidRPr="0044413F">
        <w:rPr>
          <w:rFonts w:ascii="Arial" w:hAnsi="Arial" w:cs="Arial"/>
          <w:b/>
        </w:rPr>
        <w:br/>
      </w:r>
      <w:r w:rsidR="0044413F" w:rsidRPr="0044413F">
        <w:rPr>
          <w:rStyle w:val="Forte"/>
          <w:rFonts w:ascii="Arial" w:hAnsi="Arial" w:cs="Arial"/>
          <w:b w:val="0"/>
        </w:rPr>
        <w:t>Município de Rio Bonito do Iguaçu – PR</w:t>
      </w:r>
    </w:p>
    <w:p w:rsidR="0044413F" w:rsidRPr="0044413F" w:rsidRDefault="0044413F" w:rsidP="0044413F">
      <w:pPr>
        <w:pStyle w:val="Ttulo2"/>
        <w:rPr>
          <w:rFonts w:ascii="Arial" w:hAnsi="Arial" w:cs="Arial"/>
          <w:sz w:val="24"/>
          <w:szCs w:val="24"/>
        </w:rPr>
      </w:pPr>
      <w:r w:rsidRPr="0044413F">
        <w:rPr>
          <w:rFonts w:ascii="Arial" w:hAnsi="Arial" w:cs="Arial"/>
          <w:sz w:val="24"/>
          <w:szCs w:val="24"/>
        </w:rPr>
        <w:t>1. OBJETIVO</w:t>
      </w:r>
    </w:p>
    <w:p w:rsidR="0044413F" w:rsidRPr="00903917" w:rsidRDefault="0044413F" w:rsidP="00903917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44413F">
        <w:rPr>
          <w:rFonts w:ascii="Arial" w:hAnsi="Arial" w:cs="Arial"/>
        </w:rPr>
        <w:t>A presente Matriz de Riscos tem por finalidade identificar, classificar, alocar e estabelecer medidas de resposta aos principais eventos supervenientes capazes de impactar a execução da obra de construção</w:t>
      </w:r>
      <w:r w:rsidR="00903917" w:rsidRPr="009B5A6E">
        <w:rPr>
          <w:rFonts w:ascii="Arial" w:hAnsi="Arial" w:cs="Arial"/>
          <w:b/>
        </w:rPr>
        <w:t xml:space="preserve"> d</w:t>
      </w:r>
      <w:r w:rsidR="00903917">
        <w:rPr>
          <w:rFonts w:ascii="Arial" w:hAnsi="Arial" w:cs="Arial"/>
          <w:b/>
        </w:rPr>
        <w:t>a Garagem do Parque de Maquinas</w:t>
      </w:r>
      <w:r w:rsidRPr="0044413F">
        <w:rPr>
          <w:rFonts w:ascii="Arial" w:hAnsi="Arial" w:cs="Arial"/>
        </w:rPr>
        <w:t xml:space="preserve"> nos termos do </w:t>
      </w:r>
      <w:r w:rsidRPr="00903917">
        <w:rPr>
          <w:rStyle w:val="Forte"/>
          <w:rFonts w:ascii="Arial" w:hAnsi="Arial" w:cs="Arial"/>
          <w:b w:val="0"/>
        </w:rPr>
        <w:t>art. 22 da Lei Federal nº 14.133/2021</w:t>
      </w:r>
      <w:r w:rsidRPr="00903917">
        <w:rPr>
          <w:rFonts w:ascii="Arial" w:hAnsi="Arial" w:cs="Arial"/>
          <w:b/>
        </w:rPr>
        <w:t>.</w:t>
      </w:r>
    </w:p>
    <w:p w:rsid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2. METODOLOGIA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foi elaborada considerando: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Identificação dos eventos de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Análise de probabilidade e impacto;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Definição do responsável pela gestão do risco; </w:t>
      </w:r>
    </w:p>
    <w:p w:rsidR="00903917" w:rsidRPr="00903917" w:rsidRDefault="00903917" w:rsidP="00903917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Estabelecimento de medidas preventivas e mitigadoras. 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Classificação adotada: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Probabilidade:</w:t>
      </w:r>
      <w:r w:rsidRPr="00903917">
        <w:rPr>
          <w:rFonts w:ascii="Arial" w:hAnsi="Arial" w:cs="Arial"/>
        </w:rPr>
        <w:t xml:space="preserve"> Baixa | Média | Alta </w:t>
      </w:r>
    </w:p>
    <w:p w:rsidR="00903917" w:rsidRPr="00903917" w:rsidRDefault="00903917" w:rsidP="00903917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Impacto:</w:t>
      </w:r>
      <w:r w:rsidRPr="00903917">
        <w:rPr>
          <w:rFonts w:ascii="Arial" w:hAnsi="Arial" w:cs="Arial"/>
        </w:rPr>
        <w:t xml:space="preserve"> Baixo | Médio | Alto 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lastRenderedPageBreak/>
        <w:t>3. MATRIZ DE RISCOS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4290"/>
        <w:gridCol w:w="714"/>
        <w:gridCol w:w="981"/>
        <w:gridCol w:w="1621"/>
        <w:gridCol w:w="3275"/>
        <w:gridCol w:w="3205"/>
      </w:tblGrid>
      <w:tr w:rsidR="00903917" w:rsidRPr="00903917" w:rsidTr="0090391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903917">
              <w:rPr>
                <w:rFonts w:ascii="Arial" w:hAnsi="Arial" w:cs="Arial"/>
                <w:b/>
                <w:bCs/>
              </w:rPr>
              <w:t>Prob</w:t>
            </w:r>
            <w:proofErr w:type="spellEnd"/>
            <w:r w:rsidRPr="00903917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Alocação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Preventivas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jc w:val="center"/>
              <w:rPr>
                <w:rFonts w:ascii="Arial" w:hAnsi="Arial" w:cs="Arial"/>
                <w:b/>
                <w:bCs/>
              </w:rPr>
            </w:pPr>
            <w:r w:rsidRPr="00903917">
              <w:rPr>
                <w:rFonts w:ascii="Arial" w:hAnsi="Arial" w:cs="Arial"/>
                <w:b/>
                <w:bCs/>
              </w:rPr>
              <w:t>Medidas Mitigadoras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Erros ou omissões de projeto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técnica dos projetos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Aditivo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Inconsistências na planilha orçamentária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Orçamento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econômico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Condições geotécnicas imprevistas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Sondagem prévia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Revisão de solução técnica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emissão da ordem de serviço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administrativo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na execução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Cronograma detalhado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Multas contratuais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 produtividade da equipe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operacional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Reforço de equipe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Falhas técnicas na execução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Refazimento de serviços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Acidentes de trabalho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PCMAT / normas de segurança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Atendimento imediato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Aumento de preços de insumos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de compras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Reequilíbrio (quando cabível)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Eventos climáticos extremos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Planejamento sazonal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Prorrogação de prazo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Interferências não mapeadas (redes, solo)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Levantamento prévio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Ajuste de projeto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Atraso nos pagamentos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Programação financeira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Correção monetária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com fornecedores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Seleção adequada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fornecedor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Descumprimento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Fiscalização rigorosa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Paralisação da obra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Gestão ativa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Reprogramação/penalidades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Problemas ambientais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Licenciamento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Adequações técnicas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Não atendimento às normas técnicas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Supervisão técnica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Correções obrigatórias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lastRenderedPageBreak/>
              <w:t>18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Substituição de responsável técnico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Exigência contratual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Aprovação prévia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Vícios construtivos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Controle de qualidade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Garantia contratual</w:t>
            </w:r>
          </w:p>
        </w:tc>
      </w:tr>
      <w:tr w:rsidR="00903917" w:rsidRPr="00903917" w:rsidTr="00903917">
        <w:trPr>
          <w:tblCellSpacing w:w="15" w:type="dxa"/>
        </w:trPr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Inexecução parcial do contrato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Acompanhamento</w:t>
            </w:r>
          </w:p>
        </w:tc>
        <w:tc>
          <w:tcPr>
            <w:tcW w:w="0" w:type="auto"/>
            <w:vAlign w:val="center"/>
            <w:hideMark/>
          </w:tcPr>
          <w:p w:rsidR="00903917" w:rsidRPr="00903917" w:rsidRDefault="00903917">
            <w:pPr>
              <w:rPr>
                <w:rFonts w:ascii="Arial" w:hAnsi="Arial" w:cs="Arial"/>
              </w:rPr>
            </w:pPr>
            <w:r w:rsidRPr="00903917">
              <w:rPr>
                <w:rFonts w:ascii="Arial" w:hAnsi="Arial" w:cs="Arial"/>
              </w:rPr>
              <w:t>Rescisão contratual</w:t>
            </w:r>
          </w:p>
        </w:tc>
      </w:tr>
    </w:tbl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4. DIRETRIZES DE ALOCAÇÃO DE RISCOS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Contratante:</w:t>
      </w:r>
      <w:r w:rsidRPr="00903917">
        <w:rPr>
          <w:rFonts w:ascii="Arial" w:hAnsi="Arial" w:cs="Arial"/>
        </w:rPr>
        <w:t xml:space="preserve"> assume riscos relacionados a projeto, orçamento e pagamentos;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Contratada:</w:t>
      </w:r>
      <w:r w:rsidRPr="00903917">
        <w:rPr>
          <w:rFonts w:ascii="Arial" w:hAnsi="Arial" w:cs="Arial"/>
        </w:rPr>
        <w:t xml:space="preserve"> assume riscos de execução, qualidade e gestão da obra; </w:t>
      </w:r>
    </w:p>
    <w:p w:rsidR="00903917" w:rsidRPr="00903917" w:rsidRDefault="00903917" w:rsidP="00903917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Style w:val="Forte"/>
          <w:rFonts w:ascii="Arial" w:hAnsi="Arial" w:cs="Arial"/>
        </w:rPr>
        <w:t>Compartilhado:</w:t>
      </w:r>
      <w:r w:rsidRPr="00903917">
        <w:rPr>
          <w:rFonts w:ascii="Arial" w:hAnsi="Arial" w:cs="Arial"/>
        </w:rPr>
        <w:t xml:space="preserve"> riscos imprevisíveis ou de natureza externa.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5. EQUILÍBRIO ECONÔMICO-FINANCEIRO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Será assegurada a manutenção do equilíbrio econômico-financeiro do contrato nos termos da Lei nº 14.133/2021, especialmente nos casos de: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Fatos imprevisíveis;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Alterações relevantes de custos; </w:t>
      </w:r>
    </w:p>
    <w:p w:rsidR="00903917" w:rsidRPr="00903917" w:rsidRDefault="00903917" w:rsidP="00903917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Determinações da Administração.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6. MECANISMOS DE GESTÃO DE RISCOS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Fiscalização contínua;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Relatórios de acompanhamento;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 xml:space="preserve">Reuniões periódicas de obra;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lastRenderedPageBreak/>
        <w:t xml:space="preserve">Registro formal de ocorrências; </w:t>
      </w:r>
    </w:p>
    <w:p w:rsidR="00903917" w:rsidRPr="00903917" w:rsidRDefault="00903917" w:rsidP="00903917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03917">
        <w:rPr>
          <w:rFonts w:ascii="Arial" w:hAnsi="Arial" w:cs="Arial"/>
        </w:rPr>
        <w:t>Adoção de medidas corretivas imediatas.</w:t>
      </w:r>
    </w:p>
    <w:p w:rsidR="00903917" w:rsidRPr="00903917" w:rsidRDefault="00903917" w:rsidP="00903917">
      <w:pPr>
        <w:pStyle w:val="Ttulo2"/>
        <w:rPr>
          <w:rFonts w:ascii="Arial" w:hAnsi="Arial" w:cs="Arial"/>
          <w:sz w:val="28"/>
          <w:szCs w:val="28"/>
        </w:rPr>
      </w:pPr>
      <w:r w:rsidRPr="00903917">
        <w:rPr>
          <w:rFonts w:ascii="Arial" w:hAnsi="Arial" w:cs="Arial"/>
          <w:sz w:val="28"/>
          <w:szCs w:val="28"/>
        </w:rPr>
        <w:t>7. CONCLUSÃO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Arial" w:hAnsi="Arial" w:cs="Arial"/>
        </w:rPr>
        <w:t>A presente matriz de riscos:</w:t>
      </w:r>
    </w:p>
    <w:p w:rsidR="00903917" w:rsidRPr="00903917" w:rsidRDefault="00903917" w:rsidP="00903917">
      <w:pPr>
        <w:pStyle w:val="NormalWeb"/>
        <w:rPr>
          <w:rFonts w:ascii="Arial" w:hAnsi="Arial" w:cs="Arial"/>
        </w:rPr>
      </w:pP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Define responsabilidades de forma clara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Reduz conflitos contratuais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Atende às exigências dos órgãos de controle</w:t>
      </w:r>
      <w:r w:rsidRPr="00903917">
        <w:rPr>
          <w:rFonts w:ascii="Arial" w:hAnsi="Arial" w:cs="Arial"/>
        </w:rPr>
        <w:br/>
      </w:r>
      <w:r w:rsidRPr="00903917">
        <w:rPr>
          <w:rFonts w:ascii="Segoe UI Symbol" w:hAnsi="Segoe UI Symbol" w:cs="Segoe UI Symbol"/>
        </w:rPr>
        <w:t>✅</w:t>
      </w:r>
      <w:r w:rsidRPr="00903917">
        <w:rPr>
          <w:rFonts w:ascii="Arial" w:hAnsi="Arial" w:cs="Arial"/>
        </w:rPr>
        <w:t xml:space="preserve"> Fortalece a segurança jurídica da licitação</w:t>
      </w:r>
    </w:p>
    <w:p w:rsidR="00903917" w:rsidRDefault="00903917" w:rsidP="00903917">
      <w:pPr>
        <w:spacing w:before="100" w:beforeAutospacing="1" w:after="100" w:afterAutospacing="1"/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Rio Bonito do Iguaçu, </w:t>
      </w:r>
      <w:r w:rsidR="00EB3FC8">
        <w:rPr>
          <w:rFonts w:ascii="Arial" w:hAnsi="Arial" w:cs="Arial"/>
        </w:rPr>
        <w:t>0</w:t>
      </w:r>
      <w:r w:rsidR="009C289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de </w:t>
      </w:r>
      <w:r w:rsidR="009C2896">
        <w:rPr>
          <w:rFonts w:ascii="Arial" w:hAnsi="Arial" w:cs="Arial"/>
        </w:rPr>
        <w:t>maio</w:t>
      </w:r>
      <w:bookmarkStart w:id="0" w:name="_GoBack"/>
      <w:bookmarkEnd w:id="0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</w:t>
      </w:r>
      <w:proofErr w:type="spellEnd"/>
      <w:r>
        <w:rPr>
          <w:rFonts w:ascii="Arial" w:hAnsi="Arial" w:cs="Arial"/>
        </w:rPr>
        <w:t xml:space="preserve"> 2026</w:t>
      </w: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</w:t>
      </w:r>
    </w:p>
    <w:p w:rsidR="00531D19" w:rsidRPr="00531D19" w:rsidRDefault="00531D19" w:rsidP="00531D19">
      <w:pPr>
        <w:jc w:val="center"/>
        <w:rPr>
          <w:rFonts w:ascii="Arial" w:hAnsi="Arial" w:cs="Arial"/>
          <w:b/>
        </w:rPr>
      </w:pPr>
      <w:r w:rsidRPr="00531D19">
        <w:rPr>
          <w:rFonts w:ascii="Arial" w:hAnsi="Arial" w:cs="Arial"/>
          <w:b/>
        </w:rPr>
        <w:t>Enio Augusto S. da Luz</w:t>
      </w:r>
    </w:p>
    <w:p w:rsidR="00531D19" w:rsidRPr="00531D19" w:rsidRDefault="00531D19" w:rsidP="00531D19">
      <w:pPr>
        <w:jc w:val="center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Engº</w:t>
      </w:r>
      <w:proofErr w:type="spellEnd"/>
      <w:r>
        <w:rPr>
          <w:rFonts w:ascii="Arial" w:hAnsi="Arial" w:cs="Arial"/>
        </w:rPr>
        <w:t xml:space="preserve"> Civil CREA PR – 219227/D</w:t>
      </w:r>
    </w:p>
    <w:sectPr w:rsidR="00531D19" w:rsidRPr="00531D19" w:rsidSect="00531D19">
      <w:headerReference w:type="default" r:id="rId7"/>
      <w:pgSz w:w="16838" w:h="11906" w:orient="landscape"/>
      <w:pgMar w:top="1701" w:right="992" w:bottom="92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710F" w:rsidRDefault="00BC710F" w:rsidP="00BC710F">
      <w:r>
        <w:separator/>
      </w:r>
    </w:p>
  </w:endnote>
  <w:endnote w:type="continuationSeparator" w:id="0">
    <w:p w:rsidR="00BC710F" w:rsidRDefault="00BC710F" w:rsidP="00BC7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710F" w:rsidRDefault="00BC710F" w:rsidP="00BC710F">
      <w:r>
        <w:separator/>
      </w:r>
    </w:p>
  </w:footnote>
  <w:footnote w:type="continuationSeparator" w:id="0">
    <w:p w:rsidR="00BC710F" w:rsidRDefault="00BC710F" w:rsidP="00BC7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710F" w:rsidRDefault="00745098" w:rsidP="00BC710F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-5375592</wp:posOffset>
              </wp:positionV>
              <wp:extent cx="564515" cy="10525760"/>
              <wp:effectExtent l="0" t="8572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1052576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14DFC2F" id="Retângulo Arredondado 5" o:spid="_x0000_s1026" style="position:absolute;margin-left:-6.75pt;margin-top:-423.25pt;width:44.45pt;height:828.8pt;rotation:90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  <w:r w:rsidR="00BC710F">
      <w:rPr>
        <w:noProof/>
      </w:rPr>
      <w:drawing>
        <wp:anchor distT="18288" distB="13589" distL="126492" distR="130810" simplePos="0" relativeHeight="251660288" behindDoc="0" locked="0" layoutInCell="1" allowOverlap="1">
          <wp:simplePos x="0" y="0"/>
          <wp:positionH relativeFrom="page">
            <wp:posOffset>494030</wp:posOffset>
          </wp:positionH>
          <wp:positionV relativeFrom="paragraph">
            <wp:posOffset>248285</wp:posOffset>
          </wp:positionV>
          <wp:extent cx="1385443" cy="1077468"/>
          <wp:effectExtent l="57150" t="57150" r="24765" b="469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C710F" w:rsidRPr="00720629" w:rsidRDefault="00BC710F" w:rsidP="00BC710F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BC710F" w:rsidRPr="00BB62E6" w:rsidTr="004469E4">
      <w:trPr>
        <w:trHeight w:val="967"/>
      </w:trPr>
      <w:tc>
        <w:tcPr>
          <w:tcW w:w="5344" w:type="dxa"/>
          <w:shd w:val="clear" w:color="auto" w:fill="auto"/>
        </w:tcPr>
        <w:p w:rsidR="00BC710F" w:rsidRPr="00244471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:rsidR="00BC710F" w:rsidRPr="00BB62E6" w:rsidRDefault="00BC710F" w:rsidP="00BC710F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:rsidR="00BC710F" w:rsidRPr="00720629" w:rsidRDefault="00BC710F" w:rsidP="00BC710F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:rsidR="00BC710F" w:rsidRDefault="00BC710F" w:rsidP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95288B"/>
    <w:multiLevelType w:val="multilevel"/>
    <w:tmpl w:val="1DF8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C37BF4"/>
    <w:multiLevelType w:val="multilevel"/>
    <w:tmpl w:val="331C4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345D83"/>
    <w:multiLevelType w:val="multilevel"/>
    <w:tmpl w:val="81B2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F54A51"/>
    <w:multiLevelType w:val="multilevel"/>
    <w:tmpl w:val="8A729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39568E0"/>
    <w:multiLevelType w:val="multilevel"/>
    <w:tmpl w:val="37400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8D5608"/>
    <w:multiLevelType w:val="multilevel"/>
    <w:tmpl w:val="6B922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8B4555"/>
    <w:multiLevelType w:val="multilevel"/>
    <w:tmpl w:val="2EB07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29C"/>
    <w:rsid w:val="00075A6E"/>
    <w:rsid w:val="00094EDB"/>
    <w:rsid w:val="001128B6"/>
    <w:rsid w:val="00205239"/>
    <w:rsid w:val="00245D2A"/>
    <w:rsid w:val="00315D0F"/>
    <w:rsid w:val="003806A7"/>
    <w:rsid w:val="003950B8"/>
    <w:rsid w:val="003B18B0"/>
    <w:rsid w:val="003C6DB2"/>
    <w:rsid w:val="00424193"/>
    <w:rsid w:val="0044413F"/>
    <w:rsid w:val="00465D69"/>
    <w:rsid w:val="0049206E"/>
    <w:rsid w:val="004A0E48"/>
    <w:rsid w:val="004D09B4"/>
    <w:rsid w:val="00502762"/>
    <w:rsid w:val="00531D19"/>
    <w:rsid w:val="005D6B3A"/>
    <w:rsid w:val="005E7C39"/>
    <w:rsid w:val="0061629C"/>
    <w:rsid w:val="0062238D"/>
    <w:rsid w:val="006A0F5E"/>
    <w:rsid w:val="006F739C"/>
    <w:rsid w:val="00745098"/>
    <w:rsid w:val="007E442D"/>
    <w:rsid w:val="0082560B"/>
    <w:rsid w:val="008403ED"/>
    <w:rsid w:val="008454FF"/>
    <w:rsid w:val="008919ED"/>
    <w:rsid w:val="0089246C"/>
    <w:rsid w:val="00903917"/>
    <w:rsid w:val="009211C2"/>
    <w:rsid w:val="009B699E"/>
    <w:rsid w:val="009C2896"/>
    <w:rsid w:val="00A2399B"/>
    <w:rsid w:val="00A64C55"/>
    <w:rsid w:val="00A73EB7"/>
    <w:rsid w:val="00AC3F17"/>
    <w:rsid w:val="00B15936"/>
    <w:rsid w:val="00B91A82"/>
    <w:rsid w:val="00BC710F"/>
    <w:rsid w:val="00C11D44"/>
    <w:rsid w:val="00C829C6"/>
    <w:rsid w:val="00CB7EED"/>
    <w:rsid w:val="00D3457C"/>
    <w:rsid w:val="00D40D3D"/>
    <w:rsid w:val="00DE235D"/>
    <w:rsid w:val="00EB3FC8"/>
    <w:rsid w:val="00ED457C"/>
    <w:rsid w:val="00F5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,"/>
  <w:listSeparator w:val=";"/>
  <w14:docId w14:val="47296E31"/>
  <w15:chartTrackingRefBased/>
  <w15:docId w15:val="{3BF1D270-C393-4538-A58A-61E89DA4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531D1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link w:val="Ttulo3Char"/>
    <w:uiPriority w:val="9"/>
    <w:qFormat/>
    <w:rsid w:val="00531D1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4D09B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rsid w:val="00BC710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C710F"/>
    <w:rPr>
      <w:sz w:val="24"/>
      <w:szCs w:val="24"/>
    </w:rPr>
  </w:style>
  <w:style w:type="paragraph" w:styleId="Rodap">
    <w:name w:val="footer"/>
    <w:basedOn w:val="Normal"/>
    <w:link w:val="RodapChar"/>
    <w:rsid w:val="00BC710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BC710F"/>
    <w:rPr>
      <w:sz w:val="24"/>
      <w:szCs w:val="24"/>
    </w:rPr>
  </w:style>
  <w:style w:type="paragraph" w:styleId="Corpodetexto">
    <w:name w:val="Body Text"/>
    <w:basedOn w:val="Normal"/>
    <w:link w:val="CorpodetextoChar"/>
    <w:rsid w:val="00BC710F"/>
    <w:pPr>
      <w:jc w:val="both"/>
    </w:pPr>
    <w:rPr>
      <w:rFonts w:eastAsia="Batang"/>
      <w:szCs w:val="20"/>
    </w:rPr>
  </w:style>
  <w:style w:type="character" w:customStyle="1" w:styleId="CorpodetextoChar">
    <w:name w:val="Corpo de texto Char"/>
    <w:basedOn w:val="Fontepargpadro"/>
    <w:link w:val="Corpodetexto"/>
    <w:rsid w:val="00BC710F"/>
    <w:rPr>
      <w:rFonts w:eastAsia="Batang"/>
      <w:sz w:val="24"/>
    </w:rPr>
  </w:style>
  <w:style w:type="character" w:customStyle="1" w:styleId="Ttulo2Char">
    <w:name w:val="Título 2 Char"/>
    <w:basedOn w:val="Fontepargpadro"/>
    <w:link w:val="Ttulo2"/>
    <w:uiPriority w:val="9"/>
    <w:rsid w:val="00531D19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531D19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531D19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31D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238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9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53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0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6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22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1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8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6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12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&#225;rio\Downloads\Viabilidade%20Copel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Viabilidade Copel.dotx</Template>
  <TotalTime>32</TotalTime>
  <Pages>4</Pages>
  <Words>517</Words>
  <Characters>3352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</vt:lpstr>
    </vt:vector>
  </TitlesOfParts>
  <Company>Kille®Soft</Company>
  <LinksUpToDate>false</LinksUpToDate>
  <CharactersWithSpaces>3862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Usuário</dc:creator>
  <cp:keywords/>
  <cp:lastModifiedBy>Usuário</cp:lastModifiedBy>
  <cp:revision>10</cp:revision>
  <cp:lastPrinted>2025-11-07T13:44:00Z</cp:lastPrinted>
  <dcterms:created xsi:type="dcterms:W3CDTF">2025-01-27T12:18:00Z</dcterms:created>
  <dcterms:modified xsi:type="dcterms:W3CDTF">2026-05-04T12:43:00Z</dcterms:modified>
</cp:coreProperties>
</file>